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7CC" w:rsidRPr="00E95683" w:rsidRDefault="00B96DDB" w:rsidP="00E9568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DE901DF" wp14:editId="4EF9B8EE">
                <wp:simplePos x="0" y="0"/>
                <wp:positionH relativeFrom="margin">
                  <wp:posOffset>413385</wp:posOffset>
                </wp:positionH>
                <wp:positionV relativeFrom="paragraph">
                  <wp:posOffset>274955</wp:posOffset>
                </wp:positionV>
                <wp:extent cx="5889625" cy="2114550"/>
                <wp:effectExtent l="0" t="0" r="15875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9625" cy="2114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57636" w:rsidRPr="003650BD" w:rsidRDefault="00A57636" w:rsidP="009D4B16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Документация по планировки территории (</w:t>
                            </w:r>
                            <w:r w:rsidR="009D4B16" w:rsidRPr="009D4B16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проект планировки территории, проект</w:t>
                            </w:r>
                            <w:r w:rsidR="009D4B16" w:rsidRPr="009D4B16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br/>
                              <w:t>межевания территории в составе проекта</w:t>
                            </w:r>
                            <w:r w:rsidR="009D4B16" w:rsidRPr="009D4B16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br/>
                              <w:t>планировки территории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)</w:t>
                            </w:r>
                            <w:r w:rsidRPr="003A73B7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 линейного объекта: "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ПАО «НЛМК».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ЦЭлС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. Строительство кабельной линии 110кВ РП-1–ГПП-7</w:t>
                            </w:r>
                            <w:r w:rsidRPr="003A73B7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"</w:t>
                            </w:r>
                          </w:p>
                          <w:p w:rsidR="008F0C43" w:rsidRPr="003650BD" w:rsidRDefault="008F0C43" w:rsidP="003A73B7">
                            <w:pPr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2.55pt;margin-top:21.65pt;width:463.75pt;height:166.5pt;z-index: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" filled="f" stroked="f">
                <v:textbox inset="0,0,0,0">
                  <w:txbxContent>
                    <w:p w:rsidR="00A57636" w:rsidRPr="003650BD" w:rsidRDefault="00A57636" w:rsidP="009D4B16">
                      <w:pPr>
                        <w:rPr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>Документация по планировки территории (</w:t>
                      </w:r>
                      <w:r w:rsidR="009D4B16" w:rsidRPr="009D4B16">
                        <w:rPr>
                          <w:rFonts w:ascii="Arial" w:hAnsi="Arial" w:cs="Arial"/>
                          <w:b/>
                          <w:sz w:val="40"/>
                        </w:rPr>
                        <w:t>проект планировки территории, проект</w:t>
                      </w:r>
                      <w:r w:rsidR="009D4B16" w:rsidRPr="009D4B16">
                        <w:rPr>
                          <w:rFonts w:ascii="Arial" w:hAnsi="Arial" w:cs="Arial"/>
                          <w:b/>
                          <w:sz w:val="40"/>
                        </w:rPr>
                        <w:br/>
                        <w:t>межевания территории в составе проекта</w:t>
                      </w:r>
                      <w:r w:rsidR="009D4B16" w:rsidRPr="009D4B16">
                        <w:rPr>
                          <w:rFonts w:ascii="Arial" w:hAnsi="Arial" w:cs="Arial"/>
                          <w:b/>
                          <w:sz w:val="40"/>
                        </w:rPr>
                        <w:br/>
                        <w:t>планировки территории</w:t>
                      </w: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>)</w:t>
                      </w:r>
                      <w:r w:rsidRPr="003A73B7">
                        <w:rPr>
                          <w:rFonts w:ascii="Arial" w:hAnsi="Arial" w:cs="Arial"/>
                          <w:b/>
                          <w:sz w:val="40"/>
                        </w:rPr>
                        <w:t xml:space="preserve"> линейного объекта: "</w:t>
                      </w: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 xml:space="preserve">ПАО «НЛМК».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>ЦЭлС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>. Строительство кабельной линии 110кВ РП-1–ГПП-7</w:t>
                      </w:r>
                      <w:r w:rsidRPr="003A73B7">
                        <w:rPr>
                          <w:rFonts w:ascii="Arial" w:hAnsi="Arial" w:cs="Arial"/>
                          <w:b/>
                          <w:sz w:val="40"/>
                        </w:rPr>
                        <w:t>"</w:t>
                      </w:r>
                    </w:p>
                    <w:p w:rsidR="008F0C43" w:rsidRPr="003650BD" w:rsidRDefault="008F0C43" w:rsidP="003A73B7">
                      <w:pPr>
                        <w:rPr>
                          <w:sz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955C9">
        <w:rPr>
          <w:noProof/>
          <w:lang w:eastAsia="ru-RU"/>
        </w:rPr>
        <w:drawing>
          <wp:anchor distT="0" distB="0" distL="114300" distR="114300" simplePos="0" relativeHeight="251659776" behindDoc="1" locked="0" layoutInCell="1" allowOverlap="1" wp14:anchorId="4C15ABE8" wp14:editId="7670BBFE">
            <wp:simplePos x="0" y="0"/>
            <wp:positionH relativeFrom="column">
              <wp:posOffset>151130</wp:posOffset>
            </wp:positionH>
            <wp:positionV relativeFrom="paragraph">
              <wp:posOffset>-48260</wp:posOffset>
            </wp:positionV>
            <wp:extent cx="6150610" cy="1337310"/>
            <wp:effectExtent l="0" t="0" r="2540" b="0"/>
            <wp:wrapTight wrapText="bothSides">
              <wp:wrapPolygon edited="0">
                <wp:start x="0" y="0"/>
                <wp:lineTo x="0" y="21231"/>
                <wp:lineTo x="21542" y="21231"/>
                <wp:lineTo x="21542" y="0"/>
                <wp:lineTo x="0" y="0"/>
              </wp:wrapPolygon>
            </wp:wrapTight>
            <wp:docPr id="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0610" cy="133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0FFD" w:rsidRDefault="004F0FFD" w:rsidP="00873A54">
      <w:pPr>
        <w:pStyle w:val="11"/>
      </w:pPr>
    </w:p>
    <w:p w:rsidR="008C76C9" w:rsidRDefault="008C76C9" w:rsidP="00873A54">
      <w:pPr>
        <w:pStyle w:val="11"/>
      </w:pPr>
    </w:p>
    <w:p w:rsidR="008C76C9" w:rsidRDefault="00D74E21" w:rsidP="00873A54">
      <w:pPr>
        <w:pStyle w:val="11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CE9F00C" wp14:editId="35AAE8C8">
                <wp:simplePos x="0" y="0"/>
                <wp:positionH relativeFrom="margin">
                  <wp:posOffset>721360</wp:posOffset>
                </wp:positionH>
                <wp:positionV relativeFrom="paragraph">
                  <wp:posOffset>6164580</wp:posOffset>
                </wp:positionV>
                <wp:extent cx="5295900" cy="495300"/>
                <wp:effectExtent l="0" t="0" r="0" b="0"/>
                <wp:wrapNone/>
                <wp:docPr id="3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9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0C43" w:rsidRPr="004A0B3E" w:rsidRDefault="008F0C43" w:rsidP="004C424E">
                            <w:pPr>
                              <w:spacing w:after="0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ED5CE5">
                              <w:rPr>
                                <w:rFonts w:ascii="Arial" w:hAnsi="Arial" w:cs="Arial"/>
                                <w:sz w:val="24"/>
                              </w:rPr>
                              <w:t>г</w:t>
                            </w:r>
                            <w:r w:rsidRPr="00ED5CE5">
                              <w:rPr>
                                <w:rFonts w:ascii="Arial" w:hAnsi="Arial" w:cs="Arial"/>
                                <w:sz w:val="24"/>
                                <w:lang w:val="en-US"/>
                              </w:rPr>
                              <w:t xml:space="preserve">. </w:t>
                            </w:r>
                            <w:r w:rsidRPr="00ED5CE5">
                              <w:rPr>
                                <w:rFonts w:ascii="Arial" w:hAnsi="Arial" w:cs="Arial"/>
                                <w:sz w:val="24"/>
                              </w:rPr>
                              <w:t>Липецк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US"/>
                              </w:rPr>
                              <w:t>20</w:t>
                            </w:r>
                            <w:r w:rsidR="007517CC">
                              <w:rPr>
                                <w:rFonts w:ascii="Arial" w:hAnsi="Arial" w:cs="Arial"/>
                                <w:sz w:val="24"/>
                              </w:rPr>
                              <w:t>2</w:t>
                            </w:r>
                            <w:r w:rsidR="00B96DDB">
                              <w:rPr>
                                <w:rFonts w:ascii="Arial" w:hAnsi="Arial" w:cs="Arial"/>
                                <w:sz w:val="24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56.8pt;margin-top:485.4pt;width:417pt;height:39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" filled="f" stroked="f">
                <v:textbox inset="0,0,0,0">
                  <w:txbxContent>
                    <w:p w:rsidR="008F0C43" w:rsidRPr="004A0B3E" w:rsidRDefault="008F0C43" w:rsidP="004C424E">
                      <w:pPr>
                        <w:spacing w:after="0"/>
                        <w:rPr>
                          <w:rFonts w:ascii="Arial" w:hAnsi="Arial" w:cs="Arial"/>
                          <w:sz w:val="24"/>
                        </w:rPr>
                      </w:pPr>
                      <w:r w:rsidRPr="00ED5CE5">
                        <w:rPr>
                          <w:rFonts w:ascii="Arial" w:hAnsi="Arial" w:cs="Arial"/>
                          <w:sz w:val="24"/>
                        </w:rPr>
                        <w:t>г</w:t>
                      </w:r>
                      <w:r w:rsidRPr="00ED5CE5">
                        <w:rPr>
                          <w:rFonts w:ascii="Arial" w:hAnsi="Arial" w:cs="Arial"/>
                          <w:sz w:val="24"/>
                          <w:lang w:val="en-US"/>
                        </w:rPr>
                        <w:t xml:space="preserve">. </w:t>
                      </w:r>
                      <w:r w:rsidRPr="00ED5CE5">
                        <w:rPr>
                          <w:rFonts w:ascii="Arial" w:hAnsi="Arial" w:cs="Arial"/>
                          <w:sz w:val="24"/>
                        </w:rPr>
                        <w:t>Липецк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4"/>
                          <w:lang w:val="en-US"/>
                        </w:rPr>
                        <w:t>20</w:t>
                      </w:r>
                      <w:r w:rsidR="007517CC">
                        <w:rPr>
                          <w:rFonts w:ascii="Arial" w:hAnsi="Arial" w:cs="Arial"/>
                          <w:sz w:val="24"/>
                        </w:rPr>
                        <w:t>2</w:t>
                      </w:r>
                      <w:r w:rsidR="00B96DDB">
                        <w:rPr>
                          <w:rFonts w:ascii="Arial" w:hAnsi="Arial" w:cs="Arial"/>
                          <w:sz w:val="24"/>
                        </w:rPr>
                        <w:t>4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955C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06C3257" wp14:editId="41D3FEFC">
                <wp:simplePos x="0" y="0"/>
                <wp:positionH relativeFrom="margin">
                  <wp:posOffset>548640</wp:posOffset>
                </wp:positionH>
                <wp:positionV relativeFrom="paragraph">
                  <wp:posOffset>1810385</wp:posOffset>
                </wp:positionV>
                <wp:extent cx="5401945" cy="3258820"/>
                <wp:effectExtent l="0" t="0" r="8255" b="1778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1945" cy="3258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210D" w:rsidRPr="004C424E" w:rsidRDefault="0090210D" w:rsidP="0090210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90210D" w:rsidRDefault="0090210D" w:rsidP="0090210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90210D" w:rsidRDefault="0090210D" w:rsidP="0090210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90210D" w:rsidRDefault="0090210D" w:rsidP="0090210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90210D" w:rsidRDefault="0090210D" w:rsidP="0090210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90210D" w:rsidRPr="0090210D" w:rsidRDefault="0090210D" w:rsidP="0090210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90210D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ПО-</w:t>
                            </w:r>
                            <w:r w:rsidR="00B96DDB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024</w:t>
                            </w:r>
                            <w:r w:rsidRPr="0090210D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-</w:t>
                            </w:r>
                            <w:r w:rsidR="007517CC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  <w:r w:rsidR="00B96DDB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:rsidR="0090210D" w:rsidRPr="0090210D" w:rsidRDefault="0090210D" w:rsidP="0090210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8F0C43" w:rsidRDefault="008F0C43" w:rsidP="0090210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4C424E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Раздел </w:t>
                            </w:r>
                            <w:r w:rsidR="004F0FFD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1</w:t>
                            </w:r>
                            <w:r w:rsidRPr="004C424E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. П</w:t>
                            </w:r>
                            <w:r w:rsidR="00233E59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роект межевания</w:t>
                            </w:r>
                            <w:r w:rsidR="00633C03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 территории</w:t>
                            </w:r>
                            <w:r w:rsidR="00233E59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90210D" w:rsidRPr="004C424E" w:rsidRDefault="0090210D" w:rsidP="0090210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8F0C43" w:rsidRPr="004C424E" w:rsidRDefault="004F0FFD" w:rsidP="0090210D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Графическая часть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43.2pt;margin-top:142.55pt;width:425.35pt;height:256.6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" filled="f" stroked="f">
                <v:textbox inset="0,0,0,0">
                  <w:txbxContent>
                    <w:p w:rsidR="0090210D" w:rsidRPr="004C424E" w:rsidRDefault="0090210D" w:rsidP="0090210D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  <w:p w:rsidR="0090210D" w:rsidRDefault="0090210D" w:rsidP="0090210D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90210D" w:rsidRDefault="0090210D" w:rsidP="0090210D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90210D" w:rsidRDefault="0090210D" w:rsidP="0090210D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90210D" w:rsidRDefault="0090210D" w:rsidP="0090210D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90210D" w:rsidRPr="0090210D" w:rsidRDefault="0090210D" w:rsidP="0090210D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90210D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ПО-</w:t>
                      </w:r>
                      <w:r w:rsidR="00B96DDB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024</w:t>
                      </w:r>
                      <w:r w:rsidRPr="0090210D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-</w:t>
                      </w:r>
                      <w:r w:rsidR="007517CC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2</w:t>
                      </w:r>
                      <w:r w:rsidR="00B96DDB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4</w:t>
                      </w:r>
                    </w:p>
                    <w:p w:rsidR="0090210D" w:rsidRPr="0090210D" w:rsidRDefault="0090210D" w:rsidP="0090210D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8F0C43" w:rsidRDefault="008F0C43" w:rsidP="0090210D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4C424E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Раздел </w:t>
                      </w:r>
                      <w:r w:rsidR="004F0FFD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1</w:t>
                      </w:r>
                      <w:r w:rsidRPr="004C424E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. П</w:t>
                      </w:r>
                      <w:r w:rsidR="00233E59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роект межевания</w:t>
                      </w:r>
                      <w:r w:rsidR="00633C03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 территории</w:t>
                      </w:r>
                      <w:r w:rsidR="00233E59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.</w:t>
                      </w:r>
                    </w:p>
                    <w:p w:rsidR="0090210D" w:rsidRPr="004C424E" w:rsidRDefault="0090210D" w:rsidP="0090210D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  <w:p w:rsidR="008F0C43" w:rsidRPr="004C424E" w:rsidRDefault="004F0FFD" w:rsidP="0090210D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Графическая часть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C76C9">
        <w:br w:type="page"/>
      </w:r>
    </w:p>
    <w:p w:rsidR="007517CC" w:rsidRDefault="003245CA" w:rsidP="00873A54">
      <w:pPr>
        <w:pStyle w:val="11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0800" behindDoc="1" locked="0" layoutInCell="1" allowOverlap="1" wp14:anchorId="702E1163" wp14:editId="325E06EA">
            <wp:simplePos x="0" y="0"/>
            <wp:positionH relativeFrom="column">
              <wp:posOffset>227330</wp:posOffset>
            </wp:positionH>
            <wp:positionV relativeFrom="paragraph">
              <wp:posOffset>-243205</wp:posOffset>
            </wp:positionV>
            <wp:extent cx="6150610" cy="1337310"/>
            <wp:effectExtent l="0" t="0" r="2540" b="0"/>
            <wp:wrapTight wrapText="bothSides">
              <wp:wrapPolygon edited="0">
                <wp:start x="0" y="0"/>
                <wp:lineTo x="0" y="21231"/>
                <wp:lineTo x="21542" y="21231"/>
                <wp:lineTo x="21542" y="0"/>
                <wp:lineTo x="0" y="0"/>
              </wp:wrapPolygon>
            </wp:wrapTight>
            <wp:docPr id="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0610" cy="133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517CC" w:rsidRDefault="007517CC" w:rsidP="00873A54">
      <w:pPr>
        <w:pStyle w:val="11"/>
        <w:rPr>
          <w:lang w:val="en-US"/>
        </w:rPr>
      </w:pPr>
    </w:p>
    <w:p w:rsidR="008C76C9" w:rsidRDefault="008955C9" w:rsidP="00873A54">
      <w:pPr>
        <w:pStyle w:val="11"/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338455</wp:posOffset>
                </wp:positionH>
                <wp:positionV relativeFrom="paragraph">
                  <wp:posOffset>29845</wp:posOffset>
                </wp:positionV>
                <wp:extent cx="5889625" cy="2463165"/>
                <wp:effectExtent l="0" t="0" r="15875" b="13335"/>
                <wp:wrapNone/>
                <wp:docPr id="37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9625" cy="24631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57636" w:rsidRPr="003650BD" w:rsidRDefault="009D4B16" w:rsidP="00A57636">
                            <w:pPr>
                              <w:spacing w:after="0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Документация по планировки территории (</w:t>
                            </w:r>
                            <w:r w:rsidRPr="009D4B16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проект планировки территории, проект</w:t>
                            </w:r>
                            <w:r w:rsidRPr="009D4B16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br/>
                              <w:t>межевания территории в составе проекта</w:t>
                            </w:r>
                            <w:r w:rsidRPr="009D4B16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br/>
                              <w:t>планировки территории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)</w:t>
                            </w:r>
                            <w:r w:rsidRPr="003A73B7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 линейного объекта: "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 xml:space="preserve">ПАО «НЛМК».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ЦЭлС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. Строительство кабельной линии 110кВ РП-1–ГПП-7</w:t>
                            </w:r>
                            <w:r w:rsidRPr="003A73B7">
                              <w:rPr>
                                <w:rFonts w:ascii="Arial" w:hAnsi="Arial" w:cs="Arial"/>
                                <w:b/>
                                <w:sz w:val="40"/>
                              </w:rPr>
                              <w:t>"</w:t>
                            </w:r>
                            <w:bookmarkStart w:id="0" w:name="_GoBack"/>
                            <w:bookmarkEnd w:id="0"/>
                          </w:p>
                          <w:p w:rsidR="00A57636" w:rsidRPr="003650BD" w:rsidRDefault="00A57636" w:rsidP="00A57636">
                            <w:pPr>
                              <w:rPr>
                                <w:sz w:val="22"/>
                              </w:rPr>
                            </w:pPr>
                          </w:p>
                          <w:p w:rsidR="00694BBD" w:rsidRPr="003650BD" w:rsidRDefault="00694BBD" w:rsidP="00694BBD">
                            <w:pPr>
                              <w:spacing w:after="0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6.65pt;margin-top:2.35pt;width:463.75pt;height:193.9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BIwsgIAALI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" filled="f" stroked="f">
                <v:textbox inset="0,0,0,0">
                  <w:txbxContent>
                    <w:p w:rsidR="00A57636" w:rsidRPr="003650BD" w:rsidRDefault="009D4B16" w:rsidP="00A57636">
                      <w:pPr>
                        <w:spacing w:after="0"/>
                        <w:rPr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>Документация по планировки территории (</w:t>
                      </w:r>
                      <w:r w:rsidRPr="009D4B16">
                        <w:rPr>
                          <w:rFonts w:ascii="Arial" w:hAnsi="Arial" w:cs="Arial"/>
                          <w:b/>
                          <w:sz w:val="40"/>
                        </w:rPr>
                        <w:t>проект планировки территории, проект</w:t>
                      </w:r>
                      <w:r w:rsidRPr="009D4B16">
                        <w:rPr>
                          <w:rFonts w:ascii="Arial" w:hAnsi="Arial" w:cs="Arial"/>
                          <w:b/>
                          <w:sz w:val="40"/>
                        </w:rPr>
                        <w:br/>
                        <w:t>межевания территории в составе проекта</w:t>
                      </w:r>
                      <w:r w:rsidRPr="009D4B16">
                        <w:rPr>
                          <w:rFonts w:ascii="Arial" w:hAnsi="Arial" w:cs="Arial"/>
                          <w:b/>
                          <w:sz w:val="40"/>
                        </w:rPr>
                        <w:br/>
                        <w:t>планировки территории</w:t>
                      </w: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>)</w:t>
                      </w:r>
                      <w:r w:rsidRPr="003A73B7">
                        <w:rPr>
                          <w:rFonts w:ascii="Arial" w:hAnsi="Arial" w:cs="Arial"/>
                          <w:b/>
                          <w:sz w:val="40"/>
                        </w:rPr>
                        <w:t xml:space="preserve"> линейного объекта: "</w:t>
                      </w:r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 xml:space="preserve">ПАО «НЛМК». 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>ЦЭлС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40"/>
                        </w:rPr>
                        <w:t>. Строительство кабельной линии 110кВ РП-1–ГПП-7</w:t>
                      </w:r>
                      <w:r w:rsidRPr="003A73B7">
                        <w:rPr>
                          <w:rFonts w:ascii="Arial" w:hAnsi="Arial" w:cs="Arial"/>
                          <w:b/>
                          <w:sz w:val="40"/>
                        </w:rPr>
                        <w:t>"</w:t>
                      </w:r>
                      <w:bookmarkStart w:id="1" w:name="_GoBack"/>
                      <w:bookmarkEnd w:id="1"/>
                    </w:p>
                    <w:p w:rsidR="00A57636" w:rsidRPr="003650BD" w:rsidRDefault="00A57636" w:rsidP="00A57636">
                      <w:pPr>
                        <w:rPr>
                          <w:sz w:val="22"/>
                        </w:rPr>
                      </w:pPr>
                    </w:p>
                    <w:p w:rsidR="00694BBD" w:rsidRPr="003650BD" w:rsidRDefault="00694BBD" w:rsidP="00694BBD">
                      <w:pPr>
                        <w:spacing w:after="0"/>
                        <w:rPr>
                          <w:sz w:val="2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8C76C9" w:rsidRDefault="008C76C9" w:rsidP="00873A54">
      <w:pPr>
        <w:pStyle w:val="11"/>
        <w:rPr>
          <w:lang w:val="en-US"/>
        </w:rPr>
      </w:pPr>
    </w:p>
    <w:p w:rsidR="008C76C9" w:rsidRDefault="008C76C9" w:rsidP="00873A54">
      <w:pPr>
        <w:pStyle w:val="11"/>
        <w:rPr>
          <w:lang w:val="en-US"/>
        </w:rPr>
      </w:pPr>
    </w:p>
    <w:p w:rsidR="004C424E" w:rsidRDefault="004C424E" w:rsidP="00873A54">
      <w:pPr>
        <w:pStyle w:val="11"/>
      </w:pPr>
    </w:p>
    <w:p w:rsidR="004C424E" w:rsidRPr="004C424E" w:rsidRDefault="004C424E" w:rsidP="004C424E"/>
    <w:p w:rsidR="004C424E" w:rsidRPr="004C424E" w:rsidRDefault="004C424E" w:rsidP="004C424E"/>
    <w:p w:rsidR="004C424E" w:rsidRPr="004C424E" w:rsidRDefault="004C424E" w:rsidP="004C424E"/>
    <w:p w:rsidR="004C424E" w:rsidRPr="004C424E" w:rsidRDefault="004C424E" w:rsidP="004C424E"/>
    <w:p w:rsidR="004C424E" w:rsidRPr="004C424E" w:rsidRDefault="00A57636" w:rsidP="004C424E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E19F651" wp14:editId="050B611D">
                <wp:simplePos x="0" y="0"/>
                <wp:positionH relativeFrom="margin">
                  <wp:posOffset>699135</wp:posOffset>
                </wp:positionH>
                <wp:positionV relativeFrom="paragraph">
                  <wp:posOffset>284480</wp:posOffset>
                </wp:positionV>
                <wp:extent cx="5401945" cy="2753995"/>
                <wp:effectExtent l="0" t="0" r="8255" b="8255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01945" cy="2753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1005F" w:rsidRPr="004C424E" w:rsidRDefault="0051005F" w:rsidP="0051005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51005F" w:rsidRDefault="0051005F" w:rsidP="0051005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51005F" w:rsidRDefault="0051005F" w:rsidP="0051005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51005F" w:rsidRPr="0090210D" w:rsidRDefault="0051005F" w:rsidP="0051005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90210D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ПО-</w:t>
                            </w:r>
                            <w:r w:rsidR="00B96DDB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024</w:t>
                            </w:r>
                            <w:r w:rsidRPr="0090210D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-</w:t>
                            </w:r>
                            <w:r w:rsidR="007517CC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  <w:r w:rsidR="00B96DDB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  <w:p w:rsidR="0051005F" w:rsidRPr="0090210D" w:rsidRDefault="0051005F" w:rsidP="0051005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</w:p>
                          <w:p w:rsidR="00233E59" w:rsidRPr="00233E59" w:rsidRDefault="00233E59" w:rsidP="00233E5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 w:rsidRPr="00233E59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Раздел 1. Проект межевания</w:t>
                            </w:r>
                            <w:r w:rsidR="00633C03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 xml:space="preserve"> территории</w:t>
                            </w:r>
                            <w:r w:rsidRPr="00233E59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51005F" w:rsidRDefault="0051005F" w:rsidP="0051005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51005F" w:rsidRPr="004C424E" w:rsidRDefault="0051005F" w:rsidP="0051005F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Графическая часть</w:t>
                            </w:r>
                          </w:p>
                          <w:p w:rsidR="0051005F" w:rsidRDefault="0051005F" w:rsidP="0051005F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55.05pt;margin-top:22.4pt;width:425.35pt;height:2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" filled="f" stroked="f">
                <v:textbox inset="0,0,0,0">
                  <w:txbxContent>
                    <w:p w:rsidR="0051005F" w:rsidRPr="004C424E" w:rsidRDefault="0051005F" w:rsidP="0051005F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  <w:p w:rsidR="0051005F" w:rsidRDefault="0051005F" w:rsidP="0051005F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51005F" w:rsidRDefault="0051005F" w:rsidP="0051005F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51005F" w:rsidRPr="0090210D" w:rsidRDefault="0051005F" w:rsidP="0051005F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90210D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ПО-</w:t>
                      </w:r>
                      <w:r w:rsidR="00B96DDB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024</w:t>
                      </w:r>
                      <w:r w:rsidRPr="0090210D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-</w:t>
                      </w:r>
                      <w:r w:rsidR="007517CC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2</w:t>
                      </w:r>
                      <w:r w:rsidR="00B96DDB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4</w:t>
                      </w:r>
                    </w:p>
                    <w:p w:rsidR="0051005F" w:rsidRPr="0090210D" w:rsidRDefault="0051005F" w:rsidP="0051005F">
                      <w:pPr>
                        <w:spacing w:after="0" w:line="240" w:lineRule="auto"/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</w:p>
                    <w:p w:rsidR="00233E59" w:rsidRPr="00233E59" w:rsidRDefault="00233E59" w:rsidP="00233E59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 w:rsidRPr="00233E59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Раздел 1. Проект межевания</w:t>
                      </w:r>
                      <w:r w:rsidR="00633C03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 xml:space="preserve"> территории</w:t>
                      </w:r>
                      <w:r w:rsidRPr="00233E59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.</w:t>
                      </w:r>
                    </w:p>
                    <w:p w:rsidR="0051005F" w:rsidRDefault="0051005F" w:rsidP="0051005F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</w:p>
                    <w:p w:rsidR="0051005F" w:rsidRPr="004C424E" w:rsidRDefault="0051005F" w:rsidP="0051005F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Графическая часть</w:t>
                      </w:r>
                    </w:p>
                    <w:p w:rsidR="0051005F" w:rsidRDefault="0051005F" w:rsidP="0051005F"/>
                  </w:txbxContent>
                </v:textbox>
                <w10:wrap anchorx="margin"/>
              </v:shape>
            </w:pict>
          </mc:Fallback>
        </mc:AlternateContent>
      </w:r>
    </w:p>
    <w:p w:rsidR="004C424E" w:rsidRPr="004C424E" w:rsidRDefault="004C424E" w:rsidP="004C424E"/>
    <w:p w:rsidR="004C424E" w:rsidRPr="004C424E" w:rsidRDefault="004C424E" w:rsidP="004C424E"/>
    <w:p w:rsidR="004C424E" w:rsidRPr="004C424E" w:rsidRDefault="004C424E" w:rsidP="004C424E"/>
    <w:p w:rsidR="004C424E" w:rsidRPr="004C424E" w:rsidRDefault="004C424E" w:rsidP="004C424E"/>
    <w:p w:rsidR="004C424E" w:rsidRPr="004C424E" w:rsidRDefault="004C424E" w:rsidP="004C424E"/>
    <w:p w:rsidR="004C424E" w:rsidRPr="004C424E" w:rsidRDefault="004C424E" w:rsidP="004C424E"/>
    <w:p w:rsidR="004C424E" w:rsidRDefault="004C424E" w:rsidP="004C424E">
      <w:pPr>
        <w:tabs>
          <w:tab w:val="left" w:pos="1329"/>
          <w:tab w:val="center" w:pos="5201"/>
        </w:tabs>
        <w:ind w:right="338" w:firstLine="426"/>
        <w:jc w:val="both"/>
        <w:rPr>
          <w:rFonts w:ascii="Arial" w:hAnsi="Arial" w:cs="Arial"/>
          <w:sz w:val="28"/>
          <w:szCs w:val="28"/>
        </w:rPr>
      </w:pPr>
    </w:p>
    <w:p w:rsidR="004F0FFD" w:rsidRPr="004C424E" w:rsidRDefault="004F0FFD" w:rsidP="004C424E">
      <w:pPr>
        <w:tabs>
          <w:tab w:val="left" w:pos="1329"/>
          <w:tab w:val="center" w:pos="5201"/>
        </w:tabs>
        <w:ind w:right="338" w:firstLine="426"/>
        <w:jc w:val="both"/>
        <w:rPr>
          <w:rFonts w:ascii="Arial" w:hAnsi="Arial" w:cs="Arial"/>
          <w:sz w:val="28"/>
          <w:szCs w:val="28"/>
        </w:rPr>
      </w:pPr>
    </w:p>
    <w:p w:rsidR="007517CC" w:rsidRDefault="007517CC" w:rsidP="004C424E">
      <w:pPr>
        <w:tabs>
          <w:tab w:val="left" w:pos="1329"/>
          <w:tab w:val="center" w:pos="5201"/>
        </w:tabs>
        <w:ind w:right="338" w:firstLine="426"/>
        <w:jc w:val="both"/>
        <w:rPr>
          <w:rFonts w:ascii="Arial" w:hAnsi="Arial" w:cs="Arial"/>
          <w:sz w:val="28"/>
          <w:szCs w:val="28"/>
        </w:rPr>
      </w:pPr>
    </w:p>
    <w:p w:rsidR="004C424E" w:rsidRPr="004C424E" w:rsidRDefault="00F04BCF" w:rsidP="004C424E">
      <w:pPr>
        <w:tabs>
          <w:tab w:val="left" w:pos="1329"/>
          <w:tab w:val="center" w:pos="5201"/>
        </w:tabs>
        <w:ind w:right="338" w:firstLine="426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Д</w:t>
      </w:r>
      <w:r w:rsidR="00F56DEF">
        <w:rPr>
          <w:rFonts w:ascii="Arial" w:hAnsi="Arial" w:cs="Arial"/>
          <w:sz w:val="28"/>
          <w:szCs w:val="28"/>
        </w:rPr>
        <w:t>иректор</w:t>
      </w:r>
      <w:r>
        <w:rPr>
          <w:rFonts w:ascii="Arial" w:hAnsi="Arial" w:cs="Arial"/>
          <w:sz w:val="28"/>
          <w:szCs w:val="28"/>
        </w:rPr>
        <w:t xml:space="preserve">         </w:t>
      </w:r>
      <w:r w:rsidR="007517CC">
        <w:rPr>
          <w:rFonts w:ascii="Arial" w:hAnsi="Arial" w:cs="Arial"/>
          <w:sz w:val="28"/>
          <w:szCs w:val="28"/>
        </w:rPr>
        <w:t xml:space="preserve">                                                              </w:t>
      </w:r>
      <w:r w:rsidR="00F56DEF">
        <w:rPr>
          <w:rFonts w:ascii="Arial" w:hAnsi="Arial" w:cs="Arial"/>
          <w:sz w:val="28"/>
          <w:szCs w:val="28"/>
        </w:rPr>
        <w:t xml:space="preserve">  </w:t>
      </w:r>
      <w:r>
        <w:rPr>
          <w:rFonts w:ascii="Arial" w:hAnsi="Arial" w:cs="Arial"/>
          <w:sz w:val="28"/>
          <w:szCs w:val="28"/>
        </w:rPr>
        <w:t xml:space="preserve"> </w:t>
      </w:r>
      <w:r w:rsidR="00F56DEF">
        <w:rPr>
          <w:rFonts w:ascii="Arial" w:hAnsi="Arial" w:cs="Arial"/>
          <w:sz w:val="28"/>
          <w:szCs w:val="28"/>
        </w:rPr>
        <w:t xml:space="preserve">    </w:t>
      </w:r>
      <w:r>
        <w:rPr>
          <w:rFonts w:ascii="Arial" w:hAnsi="Arial" w:cs="Arial"/>
          <w:sz w:val="28"/>
          <w:szCs w:val="28"/>
        </w:rPr>
        <w:t>А.А. Затонских</w:t>
      </w:r>
    </w:p>
    <w:p w:rsidR="004C424E" w:rsidRDefault="004C424E" w:rsidP="004C424E">
      <w:pPr>
        <w:tabs>
          <w:tab w:val="left" w:pos="1329"/>
          <w:tab w:val="center" w:pos="5201"/>
        </w:tabs>
        <w:ind w:right="338" w:firstLine="426"/>
        <w:jc w:val="both"/>
        <w:rPr>
          <w:rFonts w:ascii="Arial" w:hAnsi="Arial" w:cs="Arial"/>
          <w:sz w:val="28"/>
          <w:szCs w:val="28"/>
        </w:rPr>
      </w:pPr>
    </w:p>
    <w:p w:rsidR="003A73B7" w:rsidRPr="004C424E" w:rsidRDefault="003A73B7" w:rsidP="004C424E">
      <w:pPr>
        <w:tabs>
          <w:tab w:val="left" w:pos="1329"/>
          <w:tab w:val="center" w:pos="5201"/>
        </w:tabs>
        <w:ind w:right="338" w:firstLine="426"/>
        <w:jc w:val="both"/>
        <w:rPr>
          <w:rFonts w:ascii="Arial" w:hAnsi="Arial" w:cs="Arial"/>
          <w:sz w:val="28"/>
          <w:szCs w:val="28"/>
        </w:rPr>
      </w:pPr>
    </w:p>
    <w:p w:rsidR="004C424E" w:rsidRPr="004C424E" w:rsidRDefault="004C424E" w:rsidP="004C424E">
      <w:pPr>
        <w:tabs>
          <w:tab w:val="left" w:pos="1329"/>
          <w:tab w:val="center" w:pos="5201"/>
        </w:tabs>
        <w:jc w:val="left"/>
      </w:pPr>
    </w:p>
    <w:p w:rsidR="007517CC" w:rsidRDefault="004C424E" w:rsidP="004C424E">
      <w:pPr>
        <w:tabs>
          <w:tab w:val="left" w:pos="1329"/>
          <w:tab w:val="center" w:pos="5201"/>
        </w:tabs>
        <w:jc w:val="left"/>
      </w:pPr>
      <w:r>
        <w:tab/>
      </w:r>
    </w:p>
    <w:p w:rsidR="004C424E" w:rsidRPr="004C424E" w:rsidRDefault="004C424E" w:rsidP="004C424E">
      <w:pPr>
        <w:rPr>
          <w:rFonts w:ascii="Arial" w:hAnsi="Arial" w:cs="Arial"/>
          <w:sz w:val="24"/>
          <w:szCs w:val="24"/>
        </w:rPr>
      </w:pPr>
      <w:r w:rsidRPr="004C424E">
        <w:rPr>
          <w:rFonts w:ascii="Arial" w:hAnsi="Arial" w:cs="Arial"/>
          <w:sz w:val="24"/>
          <w:szCs w:val="24"/>
        </w:rPr>
        <w:t>г</w:t>
      </w:r>
      <w:r w:rsidRPr="003245CA">
        <w:rPr>
          <w:rFonts w:ascii="Arial" w:hAnsi="Arial" w:cs="Arial"/>
          <w:sz w:val="24"/>
          <w:szCs w:val="24"/>
        </w:rPr>
        <w:t xml:space="preserve">. </w:t>
      </w:r>
      <w:r w:rsidRPr="004C424E">
        <w:rPr>
          <w:rFonts w:ascii="Arial" w:hAnsi="Arial" w:cs="Arial"/>
          <w:sz w:val="24"/>
          <w:szCs w:val="24"/>
        </w:rPr>
        <w:t>Липецк</w:t>
      </w:r>
      <w:r>
        <w:rPr>
          <w:rFonts w:ascii="Arial" w:hAnsi="Arial" w:cs="Arial"/>
          <w:sz w:val="24"/>
          <w:szCs w:val="24"/>
        </w:rPr>
        <w:t xml:space="preserve"> </w:t>
      </w:r>
      <w:r w:rsidRPr="003245CA">
        <w:rPr>
          <w:rFonts w:ascii="Arial" w:hAnsi="Arial" w:cs="Arial"/>
          <w:sz w:val="24"/>
          <w:szCs w:val="24"/>
        </w:rPr>
        <w:t>20</w:t>
      </w:r>
      <w:r w:rsidR="007517CC">
        <w:rPr>
          <w:rFonts w:ascii="Arial" w:hAnsi="Arial" w:cs="Arial"/>
          <w:sz w:val="24"/>
          <w:szCs w:val="24"/>
        </w:rPr>
        <w:t>2</w:t>
      </w:r>
      <w:r w:rsidR="00B96DDB">
        <w:rPr>
          <w:rFonts w:ascii="Arial" w:hAnsi="Arial" w:cs="Arial"/>
          <w:sz w:val="24"/>
          <w:szCs w:val="24"/>
        </w:rPr>
        <w:t>4</w:t>
      </w:r>
      <w:r w:rsidRPr="004C424E">
        <w:rPr>
          <w:rFonts w:ascii="Arial" w:hAnsi="Arial" w:cs="Arial"/>
          <w:sz w:val="24"/>
          <w:szCs w:val="24"/>
        </w:rPr>
        <w:t>г.</w:t>
      </w:r>
    </w:p>
    <w:p w:rsidR="004C424E" w:rsidRPr="004C424E" w:rsidRDefault="004C424E" w:rsidP="004C424E">
      <w:pPr>
        <w:rPr>
          <w:rFonts w:ascii="Arial" w:hAnsi="Arial" w:cs="Arial"/>
        </w:rPr>
        <w:sectPr w:rsidR="004C424E" w:rsidRPr="004C424E" w:rsidSect="00E156C4">
          <w:headerReference w:type="default" r:id="rId10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9"/>
        <w:gridCol w:w="2580"/>
        <w:gridCol w:w="3245"/>
        <w:gridCol w:w="2474"/>
      </w:tblGrid>
      <w:tr w:rsidR="00B96DDB" w:rsidRPr="00A57636" w:rsidTr="00133D12">
        <w:trPr>
          <w:trHeight w:val="570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DDB" w:rsidRPr="00A57636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567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A57636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lastRenderedPageBreak/>
              <w:t>Состав проекта</w:t>
            </w:r>
          </w:p>
        </w:tc>
      </w:tr>
      <w:tr w:rsidR="00B96DDB" w:rsidRPr="00A57636" w:rsidTr="00133D12">
        <w:trPr>
          <w:trHeight w:val="1465"/>
        </w:trPr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DDB" w:rsidRPr="00A57636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A57636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Основная часть.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DDB" w:rsidRPr="00A57636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A57636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Раздел 1. «Проект межевания территории. Графическая часть»</w:t>
            </w:r>
          </w:p>
          <w:p w:rsidR="00B96DDB" w:rsidRPr="00A57636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DDB" w:rsidRPr="00A57636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A57636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Лист 1. Чертеж межевания территории.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DDB" w:rsidRPr="00A57636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A57636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М 1:1000</w:t>
            </w:r>
          </w:p>
        </w:tc>
      </w:tr>
      <w:tr w:rsidR="00B96DDB" w:rsidRPr="00A57636" w:rsidTr="00133D12">
        <w:trPr>
          <w:trHeight w:val="84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DDB" w:rsidRPr="00A57636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DDB" w:rsidRPr="00A57636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A57636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 xml:space="preserve">Раздел 2. «Проект межевания территории. </w:t>
            </w:r>
          </w:p>
          <w:p w:rsidR="00B96DDB" w:rsidRPr="00A57636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A57636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Текстовая часть»</w:t>
            </w:r>
          </w:p>
          <w:p w:rsidR="00B96DDB" w:rsidRPr="00A57636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DDB" w:rsidRPr="00A57636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A57636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Пояснительная записка.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DDB" w:rsidRPr="00A57636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</w:tr>
      <w:tr w:rsidR="00B96DDB" w:rsidRPr="00A57636" w:rsidTr="00133D12">
        <w:trPr>
          <w:trHeight w:val="348"/>
        </w:trPr>
        <w:tc>
          <w:tcPr>
            <w:tcW w:w="2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DDB" w:rsidRPr="00A57636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A57636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Материалы по обоснованию проекта.</w:t>
            </w:r>
          </w:p>
          <w:p w:rsidR="00B96DDB" w:rsidRPr="00A57636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6DDB" w:rsidRPr="00A57636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A57636">
              <w:rPr>
                <w:rFonts w:ascii="Times New Roman" w:hAnsi="Times New Roman"/>
                <w:bCs/>
                <w:iCs/>
                <w:sz w:val="22"/>
                <w:lang w:eastAsia="ru-RU"/>
              </w:rPr>
              <w:t>Раздел 3. «Материалы по обоснованию проекта межевания территории. Графическая часть»</w:t>
            </w:r>
          </w:p>
          <w:p w:rsidR="00B96DDB" w:rsidRPr="00A57636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DDB" w:rsidRPr="00A57636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A57636">
              <w:rPr>
                <w:rFonts w:ascii="Times New Roman" w:hAnsi="Times New Roman"/>
                <w:bCs/>
                <w:iCs/>
                <w:sz w:val="22"/>
                <w:lang w:eastAsia="ru-RU"/>
              </w:rPr>
              <w:t>Лист 1. Границы населенного пункта, в котором расположена территория, применительно к которой подготавливается проект межевания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DDB" w:rsidRPr="00A57636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</w:tr>
      <w:tr w:rsidR="00B96DDB" w:rsidRPr="00A57636" w:rsidTr="00133D12">
        <w:trPr>
          <w:trHeight w:val="34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DDB" w:rsidRPr="00A57636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6DDB" w:rsidRPr="00A57636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DDB" w:rsidRPr="00A57636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A57636">
              <w:rPr>
                <w:rFonts w:ascii="Times New Roman" w:hAnsi="Times New Roman"/>
                <w:bCs/>
                <w:iCs/>
                <w:sz w:val="22"/>
                <w:lang w:eastAsia="ru-RU"/>
              </w:rPr>
              <w:t>Лист 2. Границы существующих земельных участков. Местоположение существующих объектов капитального строительства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DDB" w:rsidRPr="00A57636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A57636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М 1:1000</w:t>
            </w:r>
          </w:p>
        </w:tc>
      </w:tr>
      <w:tr w:rsidR="00B96DDB" w:rsidRPr="00A57636" w:rsidTr="00133D12">
        <w:trPr>
          <w:trHeight w:val="99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DDB" w:rsidRPr="00A57636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6DDB" w:rsidRPr="00A57636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DDB" w:rsidRPr="00A57636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sz w:val="22"/>
                <w:lang w:eastAsia="ru-RU"/>
              </w:rPr>
            </w:pPr>
            <w:r w:rsidRPr="00A57636">
              <w:rPr>
                <w:rFonts w:ascii="Times New Roman" w:hAnsi="Times New Roman"/>
                <w:bCs/>
                <w:iCs/>
                <w:sz w:val="22"/>
                <w:lang w:eastAsia="ru-RU"/>
              </w:rPr>
              <w:t>Лист 3.  Границы зон с особыми условиями использования территорий</w:t>
            </w:r>
          </w:p>
        </w:tc>
        <w:tc>
          <w:tcPr>
            <w:tcW w:w="2474" w:type="dxa"/>
            <w:tcBorders>
              <w:left w:val="single" w:sz="4" w:space="0" w:color="auto"/>
              <w:right w:val="single" w:sz="4" w:space="0" w:color="auto"/>
            </w:tcBorders>
          </w:tcPr>
          <w:p w:rsidR="00B96DDB" w:rsidRPr="00A57636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A57636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М 1:1000</w:t>
            </w:r>
          </w:p>
        </w:tc>
      </w:tr>
      <w:tr w:rsidR="00B96DDB" w:rsidRPr="00A57636" w:rsidTr="00133D12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DDB" w:rsidRPr="00A57636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DDB" w:rsidRPr="00A57636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A57636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Раздел 4. «Материалы по обоснованию проекта межевания территории. Пояснительная записка»</w:t>
            </w:r>
          </w:p>
          <w:p w:rsidR="00B96DDB" w:rsidRPr="00A57636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DDB" w:rsidRPr="00A57636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-58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A57636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Пояснительная записка.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DDB" w:rsidRPr="00A57636" w:rsidRDefault="00B96DDB" w:rsidP="00133D12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left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</w:p>
        </w:tc>
      </w:tr>
    </w:tbl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4595F" w:rsidRDefault="0084595F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3245CA" w:rsidRDefault="003245CA" w:rsidP="00392B5A">
      <w:pPr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3245CA" w:rsidRDefault="003245CA" w:rsidP="00392B5A">
      <w:pPr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3245CA" w:rsidRDefault="003245CA" w:rsidP="00392B5A">
      <w:pPr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3245CA" w:rsidRDefault="003245CA" w:rsidP="00392B5A">
      <w:pPr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3245CA" w:rsidRDefault="003245CA" w:rsidP="00392B5A">
      <w:pPr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3245CA" w:rsidRDefault="003245CA" w:rsidP="00392B5A">
      <w:pPr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392B5A" w:rsidRPr="00875F09" w:rsidRDefault="00392B5A" w:rsidP="00392B5A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-58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6"/>
        <w:gridCol w:w="8289"/>
        <w:gridCol w:w="779"/>
      </w:tblGrid>
      <w:tr w:rsidR="00392B5A" w:rsidRPr="00A57636" w:rsidTr="004C46C0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5A" w:rsidRPr="00A57636" w:rsidRDefault="00392B5A" w:rsidP="00392B5A">
            <w:pPr>
              <w:rPr>
                <w:rFonts w:ascii="Times New Roman" w:hAnsi="Times New Roman"/>
                <w:sz w:val="22"/>
              </w:rPr>
            </w:pPr>
            <w:r w:rsidRPr="00A57636">
              <w:rPr>
                <w:rFonts w:ascii="Times New Roman" w:hAnsi="Times New Roman"/>
                <w:sz w:val="22"/>
              </w:rPr>
              <w:lastRenderedPageBreak/>
              <w:t xml:space="preserve">№ </w:t>
            </w:r>
            <w:proofErr w:type="gramStart"/>
            <w:r w:rsidRPr="00A57636">
              <w:rPr>
                <w:rFonts w:ascii="Times New Roman" w:hAnsi="Times New Roman"/>
                <w:sz w:val="22"/>
              </w:rPr>
              <w:t>п</w:t>
            </w:r>
            <w:proofErr w:type="gramEnd"/>
            <w:r w:rsidRPr="00A57636">
              <w:rPr>
                <w:rFonts w:ascii="Times New Roman" w:hAnsi="Times New Roman"/>
                <w:sz w:val="22"/>
              </w:rPr>
              <w:t>/п</w:t>
            </w:r>
          </w:p>
        </w:tc>
        <w:tc>
          <w:tcPr>
            <w:tcW w:w="8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5A" w:rsidRPr="00A57636" w:rsidRDefault="00392B5A" w:rsidP="00392B5A">
            <w:pPr>
              <w:rPr>
                <w:rFonts w:ascii="Times New Roman" w:hAnsi="Times New Roman"/>
                <w:sz w:val="22"/>
              </w:rPr>
            </w:pPr>
            <w:r w:rsidRPr="00A57636">
              <w:rPr>
                <w:rFonts w:ascii="Times New Roman" w:hAnsi="Times New Roman"/>
                <w:sz w:val="22"/>
              </w:rPr>
              <w:t>Раздел 1.</w:t>
            </w:r>
          </w:p>
          <w:p w:rsidR="00392B5A" w:rsidRPr="00A57636" w:rsidRDefault="00392B5A" w:rsidP="00392B5A">
            <w:pPr>
              <w:rPr>
                <w:rFonts w:ascii="Times New Roman" w:hAnsi="Times New Roman"/>
                <w:sz w:val="22"/>
              </w:rPr>
            </w:pPr>
            <w:r w:rsidRPr="00A57636">
              <w:rPr>
                <w:rFonts w:ascii="Times New Roman" w:hAnsi="Times New Roman"/>
                <w:sz w:val="22"/>
              </w:rPr>
              <w:t>СОДЕРЖАНИЕ.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5A" w:rsidRPr="00A57636" w:rsidRDefault="00392B5A" w:rsidP="00392B5A">
            <w:pPr>
              <w:rPr>
                <w:rFonts w:ascii="Times New Roman" w:hAnsi="Times New Roman"/>
                <w:sz w:val="22"/>
              </w:rPr>
            </w:pPr>
            <w:r w:rsidRPr="00A57636">
              <w:rPr>
                <w:rFonts w:ascii="Times New Roman" w:hAnsi="Times New Roman"/>
                <w:sz w:val="22"/>
              </w:rPr>
              <w:t>Лист.</w:t>
            </w:r>
          </w:p>
        </w:tc>
      </w:tr>
      <w:tr w:rsidR="00392B5A" w:rsidRPr="00A57636" w:rsidTr="004C46C0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B5A" w:rsidRPr="00A57636" w:rsidRDefault="00392B5A" w:rsidP="00392B5A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8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5A" w:rsidRPr="00A57636" w:rsidRDefault="00940295" w:rsidP="00392B5A">
            <w:pPr>
              <w:jc w:val="both"/>
              <w:rPr>
                <w:rFonts w:ascii="Times New Roman" w:hAnsi="Times New Roman"/>
                <w:sz w:val="22"/>
              </w:rPr>
            </w:pPr>
            <w:r w:rsidRPr="00A57636">
              <w:rPr>
                <w:rFonts w:ascii="Times New Roman" w:hAnsi="Times New Roman"/>
                <w:sz w:val="22"/>
              </w:rPr>
              <w:t>Состав проекта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B5A" w:rsidRPr="00A57636" w:rsidRDefault="00392B5A" w:rsidP="00392B5A">
            <w:pPr>
              <w:rPr>
                <w:rFonts w:ascii="Times New Roman" w:hAnsi="Times New Roman"/>
                <w:sz w:val="22"/>
              </w:rPr>
            </w:pPr>
          </w:p>
        </w:tc>
      </w:tr>
      <w:tr w:rsidR="00392B5A" w:rsidRPr="00A57636" w:rsidTr="004C46C0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B5A" w:rsidRPr="00A57636" w:rsidRDefault="00392B5A" w:rsidP="00392B5A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8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5A" w:rsidRPr="00A57636" w:rsidRDefault="00940295" w:rsidP="00392B5A">
            <w:pPr>
              <w:jc w:val="both"/>
              <w:rPr>
                <w:rFonts w:ascii="Times New Roman" w:hAnsi="Times New Roman"/>
                <w:sz w:val="22"/>
              </w:rPr>
            </w:pPr>
            <w:r w:rsidRPr="00A57636">
              <w:rPr>
                <w:rFonts w:ascii="Times New Roman" w:hAnsi="Times New Roman"/>
                <w:sz w:val="22"/>
              </w:rPr>
              <w:t>Раздел 1. Содержание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B5A" w:rsidRPr="00A57636" w:rsidRDefault="00392B5A" w:rsidP="00392B5A">
            <w:pPr>
              <w:rPr>
                <w:rFonts w:ascii="Times New Roman" w:hAnsi="Times New Roman"/>
                <w:sz w:val="22"/>
              </w:rPr>
            </w:pPr>
          </w:p>
        </w:tc>
      </w:tr>
      <w:tr w:rsidR="00392B5A" w:rsidRPr="00A57636" w:rsidTr="004C46C0"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B5A" w:rsidRPr="00A57636" w:rsidRDefault="00392B5A" w:rsidP="00392B5A">
            <w:pPr>
              <w:jc w:val="both"/>
              <w:rPr>
                <w:rFonts w:ascii="Times New Roman" w:hAnsi="Times New Roman"/>
                <w:sz w:val="22"/>
              </w:rPr>
            </w:pPr>
            <w:r w:rsidRPr="00A57636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8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3C03" w:rsidRPr="00A57636" w:rsidRDefault="00392B5A" w:rsidP="00B3628F">
            <w:pPr>
              <w:jc w:val="both"/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</w:pPr>
            <w:r w:rsidRPr="00A57636">
              <w:rPr>
                <w:rFonts w:ascii="Times New Roman" w:hAnsi="Times New Roman"/>
                <w:sz w:val="22"/>
              </w:rPr>
              <w:t>Лист 1.</w:t>
            </w:r>
            <w:r w:rsidRPr="00A57636">
              <w:rPr>
                <w:sz w:val="22"/>
              </w:rPr>
              <w:t xml:space="preserve"> </w:t>
            </w:r>
            <w:r w:rsidR="00633C03" w:rsidRPr="00A57636">
              <w:rPr>
                <w:rFonts w:ascii="Times New Roman" w:hAnsi="Times New Roman"/>
                <w:bCs/>
                <w:iCs/>
                <w:color w:val="000000"/>
                <w:sz w:val="22"/>
                <w:lang w:eastAsia="ru-RU"/>
              </w:rPr>
              <w:t>Чертеж межевания территории. М:1000</w:t>
            </w:r>
          </w:p>
          <w:p w:rsidR="00392B5A" w:rsidRPr="00A57636" w:rsidRDefault="00392B5A" w:rsidP="00B3628F">
            <w:pPr>
              <w:jc w:val="both"/>
              <w:rPr>
                <w:rFonts w:ascii="Times New Roman" w:hAnsi="Times New Roman"/>
                <w:sz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2B5A" w:rsidRPr="00A57636" w:rsidRDefault="00B96DDB" w:rsidP="00392B5A">
            <w:pPr>
              <w:jc w:val="both"/>
              <w:rPr>
                <w:rFonts w:ascii="Times New Roman" w:hAnsi="Times New Roman"/>
                <w:sz w:val="22"/>
              </w:rPr>
            </w:pPr>
            <w:r w:rsidRPr="00A57636">
              <w:rPr>
                <w:rFonts w:ascii="Times New Roman" w:hAnsi="Times New Roman"/>
                <w:sz w:val="22"/>
              </w:rPr>
              <w:t>1</w:t>
            </w:r>
          </w:p>
        </w:tc>
      </w:tr>
    </w:tbl>
    <w:p w:rsidR="00392B5A" w:rsidRPr="00875F09" w:rsidRDefault="00392B5A" w:rsidP="00392B5A">
      <w:pPr>
        <w:rPr>
          <w:rFonts w:ascii="Times New Roman" w:hAnsi="Times New Roman"/>
          <w:sz w:val="24"/>
          <w:szCs w:val="24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Pr="00392B5A" w:rsidRDefault="008C76C9" w:rsidP="00392B5A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 Narrow" w:hAnsi="Arial Narrow" w:cs="Arial Narrow"/>
          <w:bCs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8C76C9" w:rsidRDefault="008C76C9" w:rsidP="006235A8">
      <w:pPr>
        <w:autoSpaceDE w:val="0"/>
        <w:autoSpaceDN w:val="0"/>
        <w:adjustRightInd w:val="0"/>
        <w:spacing w:after="0" w:line="240" w:lineRule="auto"/>
        <w:ind w:left="567"/>
        <w:rPr>
          <w:rFonts w:ascii="Arial Narrow" w:hAnsi="Arial Narrow" w:cs="Arial Narrow"/>
          <w:b/>
          <w:bCs/>
          <w:i/>
          <w:iCs/>
          <w:color w:val="000000"/>
          <w:sz w:val="26"/>
          <w:szCs w:val="26"/>
          <w:lang w:eastAsia="ru-RU"/>
        </w:rPr>
      </w:pPr>
    </w:p>
    <w:p w:rsidR="003E443A" w:rsidRDefault="003E443A" w:rsidP="002670DA">
      <w:pPr>
        <w:rPr>
          <w:rFonts w:ascii="Times New Roman" w:hAnsi="Times New Roman"/>
          <w:b/>
          <w:sz w:val="24"/>
          <w:szCs w:val="24"/>
          <w:lang w:eastAsia="ru-RU"/>
        </w:rPr>
      </w:pPr>
    </w:p>
    <w:sectPr w:rsidR="003E443A" w:rsidSect="00E156C4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134" w:header="737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38A" w:rsidRDefault="00EB738A" w:rsidP="006E6574">
      <w:pPr>
        <w:spacing w:after="0" w:line="240" w:lineRule="auto"/>
      </w:pPr>
      <w:r>
        <w:separator/>
      </w:r>
    </w:p>
  </w:endnote>
  <w:endnote w:type="continuationSeparator" w:id="0">
    <w:p w:rsidR="00EB738A" w:rsidRDefault="00EB738A" w:rsidP="006E6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C43" w:rsidRPr="00537FA2" w:rsidRDefault="008F0C43" w:rsidP="00BF3303">
    <w:pPr>
      <w:pStyle w:val="a5"/>
      <w:spacing w:after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C43" w:rsidRPr="00BF3303" w:rsidRDefault="008F0C43" w:rsidP="00555C8D">
    <w:pPr>
      <w:pStyle w:val="a5"/>
      <w:tabs>
        <w:tab w:val="clear" w:pos="9355"/>
        <w:tab w:val="right" w:pos="10348"/>
      </w:tabs>
      <w:rPr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38A" w:rsidRDefault="00EB738A" w:rsidP="006E6574">
      <w:pPr>
        <w:spacing w:after="0" w:line="240" w:lineRule="auto"/>
      </w:pPr>
      <w:r>
        <w:separator/>
      </w:r>
    </w:p>
  </w:footnote>
  <w:footnote w:type="continuationSeparator" w:id="0">
    <w:p w:rsidR="00EB738A" w:rsidRDefault="00EB738A" w:rsidP="006E65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C43" w:rsidRDefault="008955C9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CEFBD7B" wp14:editId="44450FD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480000" cy="9252000"/>
              <wp:effectExtent l="0" t="0" r="16510" b="25400"/>
              <wp:wrapNone/>
              <wp:docPr id="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000" cy="9252000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8F0C43" w:rsidRDefault="008F0C4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left:0;text-align:left;margin-left:0;margin-top:0;width:510.25pt;height:728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" filled="f" strokeweight="1.5pt">
              <v:textbox>
                <w:txbxContent>
                  <w:p w:rsidR="008F0C43" w:rsidRDefault="008F0C43"/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C43" w:rsidRPr="00875F09" w:rsidRDefault="008F0C43" w:rsidP="00732DB0">
    <w:pPr>
      <w:rPr>
        <w:rFonts w:ascii="Times New Roman" w:hAnsi="Times New Roman"/>
        <w:sz w:val="24"/>
        <w:szCs w:val="24"/>
      </w:rPr>
    </w:pPr>
  </w:p>
  <w:p w:rsidR="008F0C43" w:rsidRPr="00875F09" w:rsidRDefault="008F0C43">
    <w:pPr>
      <w:pStyle w:val="a3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0C43" w:rsidRDefault="008F0C43" w:rsidP="00537FA2">
    <w:pPr>
      <w:pStyle w:val="a3"/>
      <w:spacing w:after="0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50F32"/>
    <w:multiLevelType w:val="hybridMultilevel"/>
    <w:tmpl w:val="A86A64EE"/>
    <w:lvl w:ilvl="0" w:tplc="522CDA28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">
    <w:nsid w:val="3E5C0E7F"/>
    <w:multiLevelType w:val="singleLevel"/>
    <w:tmpl w:val="C0BEF326"/>
    <w:lvl w:ilvl="0">
      <w:start w:val="1"/>
      <w:numFmt w:val="upperRoman"/>
      <w:lvlText w:val="%1.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abstractNum w:abstractNumId="2">
    <w:nsid w:val="4B86057D"/>
    <w:multiLevelType w:val="hybridMultilevel"/>
    <w:tmpl w:val="6D9EA850"/>
    <w:lvl w:ilvl="0" w:tplc="04190001">
      <w:start w:val="1"/>
      <w:numFmt w:val="bullet"/>
      <w:lvlText w:val=""/>
      <w:lvlJc w:val="left"/>
      <w:pPr>
        <w:tabs>
          <w:tab w:val="num" w:pos="1100"/>
        </w:tabs>
        <w:ind w:left="1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0"/>
        </w:tabs>
        <w:ind w:left="18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0"/>
        </w:tabs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0"/>
        </w:tabs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0"/>
        </w:tabs>
        <w:ind w:left="39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0"/>
        </w:tabs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0"/>
        </w:tabs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0"/>
        </w:tabs>
        <w:ind w:left="61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0"/>
        </w:tabs>
        <w:ind w:left="6860" w:hanging="360"/>
      </w:pPr>
      <w:rPr>
        <w:rFonts w:ascii="Wingdings" w:hAnsi="Wingdings" w:hint="default"/>
      </w:rPr>
    </w:lvl>
  </w:abstractNum>
  <w:abstractNum w:abstractNumId="3">
    <w:nsid w:val="5CD53196"/>
    <w:multiLevelType w:val="singleLevel"/>
    <w:tmpl w:val="FE1E8FA4"/>
    <w:lvl w:ilvl="0">
      <w:start w:val="1"/>
      <w:numFmt w:val="decimal"/>
      <w:lvlText w:val="%1."/>
      <w:legacy w:legacy="1" w:legacySpace="0" w:legacyIndent="620"/>
      <w:lvlJc w:val="left"/>
      <w:rPr>
        <w:rFonts w:ascii="Times New Roman" w:hAnsi="Times New Roman" w:cs="Times New Roman" w:hint="default"/>
      </w:rPr>
    </w:lvl>
  </w:abstractNum>
  <w:abstractNum w:abstractNumId="4">
    <w:nsid w:val="767067CA"/>
    <w:multiLevelType w:val="singleLevel"/>
    <w:tmpl w:val="E27C4DF8"/>
    <w:lvl w:ilvl="0">
      <w:start w:val="9"/>
      <w:numFmt w:val="decimal"/>
      <w:lvlText w:val="%1."/>
      <w:legacy w:legacy="1" w:legacySpace="0" w:legacyIndent="620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0C3"/>
    <w:rsid w:val="0000257A"/>
    <w:rsid w:val="000120FB"/>
    <w:rsid w:val="00013F71"/>
    <w:rsid w:val="00023BFE"/>
    <w:rsid w:val="000250F3"/>
    <w:rsid w:val="000327C7"/>
    <w:rsid w:val="000330B1"/>
    <w:rsid w:val="00033153"/>
    <w:rsid w:val="00051F0E"/>
    <w:rsid w:val="00056B6A"/>
    <w:rsid w:val="00060468"/>
    <w:rsid w:val="00066665"/>
    <w:rsid w:val="00066962"/>
    <w:rsid w:val="00080239"/>
    <w:rsid w:val="000B29A9"/>
    <w:rsid w:val="000C15DB"/>
    <w:rsid w:val="000C480E"/>
    <w:rsid w:val="000D047E"/>
    <w:rsid w:val="000D3C65"/>
    <w:rsid w:val="000E14EA"/>
    <w:rsid w:val="00102681"/>
    <w:rsid w:val="0011013E"/>
    <w:rsid w:val="00114EBC"/>
    <w:rsid w:val="00122C65"/>
    <w:rsid w:val="001255EA"/>
    <w:rsid w:val="00125B5E"/>
    <w:rsid w:val="00134AE7"/>
    <w:rsid w:val="001354A5"/>
    <w:rsid w:val="00142B6E"/>
    <w:rsid w:val="0014621F"/>
    <w:rsid w:val="00146FBB"/>
    <w:rsid w:val="001479BE"/>
    <w:rsid w:val="00157212"/>
    <w:rsid w:val="00163373"/>
    <w:rsid w:val="001820D7"/>
    <w:rsid w:val="001839EC"/>
    <w:rsid w:val="001863B5"/>
    <w:rsid w:val="00195E5E"/>
    <w:rsid w:val="001A5AB8"/>
    <w:rsid w:val="001B2345"/>
    <w:rsid w:val="001C6984"/>
    <w:rsid w:val="001D71D6"/>
    <w:rsid w:val="001E058D"/>
    <w:rsid w:val="001F12D5"/>
    <w:rsid w:val="001F1A2A"/>
    <w:rsid w:val="002000C2"/>
    <w:rsid w:val="00203E54"/>
    <w:rsid w:val="00204A95"/>
    <w:rsid w:val="0020756F"/>
    <w:rsid w:val="00216452"/>
    <w:rsid w:val="00220A6C"/>
    <w:rsid w:val="002302C7"/>
    <w:rsid w:val="00233E59"/>
    <w:rsid w:val="00237989"/>
    <w:rsid w:val="0024585E"/>
    <w:rsid w:val="00252341"/>
    <w:rsid w:val="00253DED"/>
    <w:rsid w:val="00256C39"/>
    <w:rsid w:val="00257763"/>
    <w:rsid w:val="002613B2"/>
    <w:rsid w:val="002643C1"/>
    <w:rsid w:val="00264765"/>
    <w:rsid w:val="002670DA"/>
    <w:rsid w:val="00272403"/>
    <w:rsid w:val="002758CD"/>
    <w:rsid w:val="002844A8"/>
    <w:rsid w:val="00285C41"/>
    <w:rsid w:val="00286F4B"/>
    <w:rsid w:val="00290AC7"/>
    <w:rsid w:val="002A3D8E"/>
    <w:rsid w:val="002B1542"/>
    <w:rsid w:val="002B37E2"/>
    <w:rsid w:val="002C5C27"/>
    <w:rsid w:val="002C67F5"/>
    <w:rsid w:val="002D58E9"/>
    <w:rsid w:val="002D6CCC"/>
    <w:rsid w:val="002E111A"/>
    <w:rsid w:val="002E3CC2"/>
    <w:rsid w:val="002F1094"/>
    <w:rsid w:val="002F4D39"/>
    <w:rsid w:val="002F5D7E"/>
    <w:rsid w:val="003149AC"/>
    <w:rsid w:val="0031749C"/>
    <w:rsid w:val="003236E9"/>
    <w:rsid w:val="003245CA"/>
    <w:rsid w:val="00336748"/>
    <w:rsid w:val="00360E84"/>
    <w:rsid w:val="003631CE"/>
    <w:rsid w:val="00363BFC"/>
    <w:rsid w:val="003650BD"/>
    <w:rsid w:val="00370348"/>
    <w:rsid w:val="00370E56"/>
    <w:rsid w:val="0037287B"/>
    <w:rsid w:val="0037456E"/>
    <w:rsid w:val="003749AE"/>
    <w:rsid w:val="00375DF3"/>
    <w:rsid w:val="0039161A"/>
    <w:rsid w:val="00392B5A"/>
    <w:rsid w:val="003A73B7"/>
    <w:rsid w:val="003C31BF"/>
    <w:rsid w:val="003D023F"/>
    <w:rsid w:val="003D4146"/>
    <w:rsid w:val="003D6858"/>
    <w:rsid w:val="003E443A"/>
    <w:rsid w:val="003E5231"/>
    <w:rsid w:val="003E696F"/>
    <w:rsid w:val="003F273F"/>
    <w:rsid w:val="003F4FF4"/>
    <w:rsid w:val="004178BC"/>
    <w:rsid w:val="00417E2E"/>
    <w:rsid w:val="004357F6"/>
    <w:rsid w:val="004372A0"/>
    <w:rsid w:val="004432B8"/>
    <w:rsid w:val="0045018B"/>
    <w:rsid w:val="004565CC"/>
    <w:rsid w:val="00460B05"/>
    <w:rsid w:val="00474D43"/>
    <w:rsid w:val="004805BE"/>
    <w:rsid w:val="0049443B"/>
    <w:rsid w:val="00496332"/>
    <w:rsid w:val="004A0B3E"/>
    <w:rsid w:val="004A0D05"/>
    <w:rsid w:val="004A3B29"/>
    <w:rsid w:val="004B209D"/>
    <w:rsid w:val="004B2465"/>
    <w:rsid w:val="004B52DC"/>
    <w:rsid w:val="004B5A30"/>
    <w:rsid w:val="004B5E67"/>
    <w:rsid w:val="004C424E"/>
    <w:rsid w:val="004C46C0"/>
    <w:rsid w:val="004C67F7"/>
    <w:rsid w:val="004C7B08"/>
    <w:rsid w:val="004D4D28"/>
    <w:rsid w:val="004E13FC"/>
    <w:rsid w:val="004E5BF1"/>
    <w:rsid w:val="004E7062"/>
    <w:rsid w:val="004F0380"/>
    <w:rsid w:val="004F0E80"/>
    <w:rsid w:val="004F0FFD"/>
    <w:rsid w:val="004F2485"/>
    <w:rsid w:val="0051005F"/>
    <w:rsid w:val="00517160"/>
    <w:rsid w:val="00534BED"/>
    <w:rsid w:val="00535235"/>
    <w:rsid w:val="00535C62"/>
    <w:rsid w:val="00537FA2"/>
    <w:rsid w:val="00540999"/>
    <w:rsid w:val="00552A05"/>
    <w:rsid w:val="0055458F"/>
    <w:rsid w:val="00555C8D"/>
    <w:rsid w:val="00557523"/>
    <w:rsid w:val="0056251D"/>
    <w:rsid w:val="00563296"/>
    <w:rsid w:val="005770E0"/>
    <w:rsid w:val="0057762B"/>
    <w:rsid w:val="00577EBE"/>
    <w:rsid w:val="00581988"/>
    <w:rsid w:val="00582F14"/>
    <w:rsid w:val="00587B14"/>
    <w:rsid w:val="005A28EB"/>
    <w:rsid w:val="005B34A7"/>
    <w:rsid w:val="005D0940"/>
    <w:rsid w:val="005D6BF6"/>
    <w:rsid w:val="005D7D0C"/>
    <w:rsid w:val="005E24AE"/>
    <w:rsid w:val="005E4C60"/>
    <w:rsid w:val="006111B1"/>
    <w:rsid w:val="00616A39"/>
    <w:rsid w:val="006235A8"/>
    <w:rsid w:val="00633C03"/>
    <w:rsid w:val="00650191"/>
    <w:rsid w:val="006506C8"/>
    <w:rsid w:val="00653B6C"/>
    <w:rsid w:val="00666E4E"/>
    <w:rsid w:val="00676C4B"/>
    <w:rsid w:val="00687ABE"/>
    <w:rsid w:val="00694BBD"/>
    <w:rsid w:val="006A4B65"/>
    <w:rsid w:val="006A6AA9"/>
    <w:rsid w:val="006A77B1"/>
    <w:rsid w:val="006B63A2"/>
    <w:rsid w:val="006C5E2D"/>
    <w:rsid w:val="006C6124"/>
    <w:rsid w:val="006D060E"/>
    <w:rsid w:val="006D1C40"/>
    <w:rsid w:val="006E3074"/>
    <w:rsid w:val="006E3ADB"/>
    <w:rsid w:val="006E6574"/>
    <w:rsid w:val="006E6C9E"/>
    <w:rsid w:val="006E71B1"/>
    <w:rsid w:val="006F3898"/>
    <w:rsid w:val="006F7258"/>
    <w:rsid w:val="00702964"/>
    <w:rsid w:val="00715804"/>
    <w:rsid w:val="007236D0"/>
    <w:rsid w:val="00732DB0"/>
    <w:rsid w:val="0073511F"/>
    <w:rsid w:val="007438A1"/>
    <w:rsid w:val="0074769B"/>
    <w:rsid w:val="007517CC"/>
    <w:rsid w:val="00764C3F"/>
    <w:rsid w:val="00765D65"/>
    <w:rsid w:val="00795C18"/>
    <w:rsid w:val="00796097"/>
    <w:rsid w:val="007A533A"/>
    <w:rsid w:val="007A7666"/>
    <w:rsid w:val="007B62CD"/>
    <w:rsid w:val="007C20C7"/>
    <w:rsid w:val="007C43B9"/>
    <w:rsid w:val="007D59C2"/>
    <w:rsid w:val="007E38B8"/>
    <w:rsid w:val="007E57AD"/>
    <w:rsid w:val="007F413F"/>
    <w:rsid w:val="007F65FA"/>
    <w:rsid w:val="007F7436"/>
    <w:rsid w:val="00802DC2"/>
    <w:rsid w:val="00815360"/>
    <w:rsid w:val="00821059"/>
    <w:rsid w:val="00837E26"/>
    <w:rsid w:val="0084595F"/>
    <w:rsid w:val="00846653"/>
    <w:rsid w:val="0084681E"/>
    <w:rsid w:val="0085582A"/>
    <w:rsid w:val="00865416"/>
    <w:rsid w:val="00873A54"/>
    <w:rsid w:val="00875F09"/>
    <w:rsid w:val="008955C9"/>
    <w:rsid w:val="008A6BBD"/>
    <w:rsid w:val="008B6CDA"/>
    <w:rsid w:val="008C2319"/>
    <w:rsid w:val="008C4288"/>
    <w:rsid w:val="008C5E15"/>
    <w:rsid w:val="008C76C9"/>
    <w:rsid w:val="008D5277"/>
    <w:rsid w:val="008D5C14"/>
    <w:rsid w:val="008F0C43"/>
    <w:rsid w:val="008F2EB1"/>
    <w:rsid w:val="008F4477"/>
    <w:rsid w:val="0090210D"/>
    <w:rsid w:val="00920832"/>
    <w:rsid w:val="00923F5D"/>
    <w:rsid w:val="009262A3"/>
    <w:rsid w:val="009277FB"/>
    <w:rsid w:val="009329E5"/>
    <w:rsid w:val="00940295"/>
    <w:rsid w:val="0094031D"/>
    <w:rsid w:val="00947B5E"/>
    <w:rsid w:val="00955E4E"/>
    <w:rsid w:val="009572C1"/>
    <w:rsid w:val="00975722"/>
    <w:rsid w:val="00975C63"/>
    <w:rsid w:val="00976D78"/>
    <w:rsid w:val="0098519E"/>
    <w:rsid w:val="00992620"/>
    <w:rsid w:val="009A2551"/>
    <w:rsid w:val="009A5BFF"/>
    <w:rsid w:val="009C7537"/>
    <w:rsid w:val="009D4B16"/>
    <w:rsid w:val="009E25D1"/>
    <w:rsid w:val="009F1C35"/>
    <w:rsid w:val="009F5A96"/>
    <w:rsid w:val="00A00F14"/>
    <w:rsid w:val="00A03F02"/>
    <w:rsid w:val="00A1169E"/>
    <w:rsid w:val="00A145E5"/>
    <w:rsid w:val="00A376F5"/>
    <w:rsid w:val="00A411F2"/>
    <w:rsid w:val="00A43176"/>
    <w:rsid w:val="00A45D66"/>
    <w:rsid w:val="00A47EE1"/>
    <w:rsid w:val="00A5504C"/>
    <w:rsid w:val="00A55437"/>
    <w:rsid w:val="00A5754C"/>
    <w:rsid w:val="00A57636"/>
    <w:rsid w:val="00A62EDA"/>
    <w:rsid w:val="00A84390"/>
    <w:rsid w:val="00A91939"/>
    <w:rsid w:val="00AA204A"/>
    <w:rsid w:val="00AA7A16"/>
    <w:rsid w:val="00AB0571"/>
    <w:rsid w:val="00AB50DC"/>
    <w:rsid w:val="00AD5643"/>
    <w:rsid w:val="00AD78E0"/>
    <w:rsid w:val="00AE1834"/>
    <w:rsid w:val="00AE74E1"/>
    <w:rsid w:val="00AF2B44"/>
    <w:rsid w:val="00AF2E9F"/>
    <w:rsid w:val="00AF49BB"/>
    <w:rsid w:val="00B016BE"/>
    <w:rsid w:val="00B03333"/>
    <w:rsid w:val="00B115C7"/>
    <w:rsid w:val="00B11F4D"/>
    <w:rsid w:val="00B230C3"/>
    <w:rsid w:val="00B264EA"/>
    <w:rsid w:val="00B266FA"/>
    <w:rsid w:val="00B32EAF"/>
    <w:rsid w:val="00B3628F"/>
    <w:rsid w:val="00B43455"/>
    <w:rsid w:val="00B44487"/>
    <w:rsid w:val="00B46D4F"/>
    <w:rsid w:val="00B543E5"/>
    <w:rsid w:val="00B602E1"/>
    <w:rsid w:val="00B75800"/>
    <w:rsid w:val="00B86E35"/>
    <w:rsid w:val="00B908FB"/>
    <w:rsid w:val="00B96543"/>
    <w:rsid w:val="00B96DDB"/>
    <w:rsid w:val="00B973C7"/>
    <w:rsid w:val="00BA3BCD"/>
    <w:rsid w:val="00BA4AC6"/>
    <w:rsid w:val="00BB3A00"/>
    <w:rsid w:val="00BB514A"/>
    <w:rsid w:val="00BC3345"/>
    <w:rsid w:val="00BD0B29"/>
    <w:rsid w:val="00BD1E3C"/>
    <w:rsid w:val="00BD4270"/>
    <w:rsid w:val="00BE11B1"/>
    <w:rsid w:val="00BE4020"/>
    <w:rsid w:val="00BE5F92"/>
    <w:rsid w:val="00BF1E9C"/>
    <w:rsid w:val="00BF2394"/>
    <w:rsid w:val="00BF3303"/>
    <w:rsid w:val="00BF7DFD"/>
    <w:rsid w:val="00C014AC"/>
    <w:rsid w:val="00C040B3"/>
    <w:rsid w:val="00C11AF5"/>
    <w:rsid w:val="00C12107"/>
    <w:rsid w:val="00C16153"/>
    <w:rsid w:val="00C35DD6"/>
    <w:rsid w:val="00C36D57"/>
    <w:rsid w:val="00C66B91"/>
    <w:rsid w:val="00C71807"/>
    <w:rsid w:val="00C7303F"/>
    <w:rsid w:val="00C747F6"/>
    <w:rsid w:val="00C80604"/>
    <w:rsid w:val="00C82223"/>
    <w:rsid w:val="00C864D1"/>
    <w:rsid w:val="00C91A62"/>
    <w:rsid w:val="00CA6D4E"/>
    <w:rsid w:val="00CC4042"/>
    <w:rsid w:val="00CD50AD"/>
    <w:rsid w:val="00CF1052"/>
    <w:rsid w:val="00CF6051"/>
    <w:rsid w:val="00D063C8"/>
    <w:rsid w:val="00D15FD9"/>
    <w:rsid w:val="00D22ECF"/>
    <w:rsid w:val="00D23150"/>
    <w:rsid w:val="00D52E76"/>
    <w:rsid w:val="00D53642"/>
    <w:rsid w:val="00D552A5"/>
    <w:rsid w:val="00D66DCF"/>
    <w:rsid w:val="00D71DBF"/>
    <w:rsid w:val="00D74E21"/>
    <w:rsid w:val="00D8195B"/>
    <w:rsid w:val="00D850C2"/>
    <w:rsid w:val="00D93285"/>
    <w:rsid w:val="00DB0484"/>
    <w:rsid w:val="00DB1020"/>
    <w:rsid w:val="00DC2BCF"/>
    <w:rsid w:val="00DC76DD"/>
    <w:rsid w:val="00DD07B0"/>
    <w:rsid w:val="00DD1B06"/>
    <w:rsid w:val="00DD73A1"/>
    <w:rsid w:val="00DE0CE4"/>
    <w:rsid w:val="00DE40C6"/>
    <w:rsid w:val="00DE5A2C"/>
    <w:rsid w:val="00DE7897"/>
    <w:rsid w:val="00DF1D82"/>
    <w:rsid w:val="00E04095"/>
    <w:rsid w:val="00E041EC"/>
    <w:rsid w:val="00E14924"/>
    <w:rsid w:val="00E156C4"/>
    <w:rsid w:val="00E24AF1"/>
    <w:rsid w:val="00E24FE6"/>
    <w:rsid w:val="00E34356"/>
    <w:rsid w:val="00E35D3F"/>
    <w:rsid w:val="00E37495"/>
    <w:rsid w:val="00E5289D"/>
    <w:rsid w:val="00E62D42"/>
    <w:rsid w:val="00E64070"/>
    <w:rsid w:val="00E649CE"/>
    <w:rsid w:val="00E758CE"/>
    <w:rsid w:val="00E84275"/>
    <w:rsid w:val="00E87C8A"/>
    <w:rsid w:val="00E92306"/>
    <w:rsid w:val="00E95683"/>
    <w:rsid w:val="00E963DD"/>
    <w:rsid w:val="00EB738A"/>
    <w:rsid w:val="00EC3600"/>
    <w:rsid w:val="00EC48F4"/>
    <w:rsid w:val="00EC5FC8"/>
    <w:rsid w:val="00ED345B"/>
    <w:rsid w:val="00ED5CE5"/>
    <w:rsid w:val="00EE211A"/>
    <w:rsid w:val="00EE3945"/>
    <w:rsid w:val="00EF4CF8"/>
    <w:rsid w:val="00F04BCF"/>
    <w:rsid w:val="00F061BB"/>
    <w:rsid w:val="00F12FAB"/>
    <w:rsid w:val="00F152AB"/>
    <w:rsid w:val="00F23099"/>
    <w:rsid w:val="00F33992"/>
    <w:rsid w:val="00F357B2"/>
    <w:rsid w:val="00F43B1C"/>
    <w:rsid w:val="00F516B1"/>
    <w:rsid w:val="00F56D65"/>
    <w:rsid w:val="00F56DEF"/>
    <w:rsid w:val="00F573DB"/>
    <w:rsid w:val="00F574F7"/>
    <w:rsid w:val="00F6290A"/>
    <w:rsid w:val="00F66E81"/>
    <w:rsid w:val="00F75857"/>
    <w:rsid w:val="00F9453C"/>
    <w:rsid w:val="00FA2172"/>
    <w:rsid w:val="00FA3C2A"/>
    <w:rsid w:val="00FB585F"/>
    <w:rsid w:val="00FF147E"/>
    <w:rsid w:val="00FF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Для штампов"/>
    <w:qFormat/>
    <w:rsid w:val="00B86E35"/>
    <w:pPr>
      <w:spacing w:after="200" w:line="276" w:lineRule="auto"/>
      <w:jc w:val="center"/>
    </w:pPr>
    <w:rPr>
      <w:rFonts w:ascii="ISOCPEUR" w:hAnsi="ISOCPEUR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C424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6574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4">
    <w:name w:val="Верхний колонтитул Знак"/>
    <w:link w:val="a3"/>
    <w:locked/>
    <w:rsid w:val="006E6574"/>
    <w:rPr>
      <w:sz w:val="22"/>
      <w:lang w:val="x-none" w:eastAsia="en-US"/>
    </w:rPr>
  </w:style>
  <w:style w:type="paragraph" w:styleId="a5">
    <w:name w:val="footer"/>
    <w:basedOn w:val="a"/>
    <w:link w:val="a6"/>
    <w:rsid w:val="006E6574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6">
    <w:name w:val="Нижний колонтитул Знак"/>
    <w:link w:val="a5"/>
    <w:locked/>
    <w:rsid w:val="006E6574"/>
    <w:rPr>
      <w:sz w:val="22"/>
      <w:lang w:val="x-none" w:eastAsia="en-US"/>
    </w:rPr>
  </w:style>
  <w:style w:type="paragraph" w:styleId="a7">
    <w:name w:val="Balloon Text"/>
    <w:basedOn w:val="a"/>
    <w:link w:val="a8"/>
    <w:semiHidden/>
    <w:rsid w:val="004432B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4432B8"/>
    <w:rPr>
      <w:rFonts w:ascii="Tahoma" w:hAnsi="Tahoma"/>
      <w:sz w:val="16"/>
      <w:lang w:val="x-none" w:eastAsia="en-US"/>
    </w:rPr>
  </w:style>
  <w:style w:type="paragraph" w:customStyle="1" w:styleId="11">
    <w:name w:val="Без интервала1"/>
    <w:rsid w:val="00B86E35"/>
    <w:pPr>
      <w:jc w:val="center"/>
    </w:pPr>
    <w:rPr>
      <w:rFonts w:ascii="ISOCPEUR" w:hAnsi="ISOCPEUR"/>
      <w:sz w:val="28"/>
      <w:szCs w:val="22"/>
      <w:lang w:eastAsia="en-US"/>
    </w:rPr>
  </w:style>
  <w:style w:type="paragraph" w:customStyle="1" w:styleId="a9">
    <w:name w:val="БТИ Основной текст"/>
    <w:basedOn w:val="a"/>
    <w:link w:val="aa"/>
    <w:rsid w:val="00B115C7"/>
    <w:pPr>
      <w:spacing w:after="0"/>
      <w:ind w:left="567" w:right="482" w:firstLine="567"/>
      <w:jc w:val="both"/>
    </w:pPr>
    <w:rPr>
      <w:sz w:val="24"/>
      <w:lang w:val="en-US"/>
    </w:rPr>
  </w:style>
  <w:style w:type="character" w:styleId="ab">
    <w:name w:val="Hyperlink"/>
    <w:rsid w:val="00B86E35"/>
    <w:rPr>
      <w:rFonts w:cs="Times New Roman"/>
      <w:color w:val="0000FF"/>
      <w:u w:val="single"/>
    </w:rPr>
  </w:style>
  <w:style w:type="character" w:customStyle="1" w:styleId="aa">
    <w:name w:val="БТИ Основной текст Знак"/>
    <w:link w:val="a9"/>
    <w:locked/>
    <w:rsid w:val="00B115C7"/>
    <w:rPr>
      <w:rFonts w:ascii="ISOCPEUR" w:hAnsi="ISOCPEUR"/>
      <w:sz w:val="22"/>
      <w:lang w:val="en-US" w:eastAsia="en-US"/>
    </w:rPr>
  </w:style>
  <w:style w:type="paragraph" w:customStyle="1" w:styleId="ac">
    <w:name w:val="БТИ Основной"/>
    <w:basedOn w:val="a9"/>
    <w:link w:val="ad"/>
    <w:rsid w:val="00CD50AD"/>
    <w:rPr>
      <w:lang w:val="ru-RU"/>
    </w:rPr>
  </w:style>
  <w:style w:type="table" w:styleId="ae">
    <w:name w:val="Table Grid"/>
    <w:basedOn w:val="a1"/>
    <w:rsid w:val="00EE39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БТИ Основной Знак"/>
    <w:link w:val="ac"/>
    <w:locked/>
    <w:rsid w:val="00CD50AD"/>
    <w:rPr>
      <w:rFonts w:ascii="ISOCPEUR" w:hAnsi="ISOCPEUR" w:cs="Times New Roman"/>
      <w:sz w:val="22"/>
      <w:szCs w:val="22"/>
      <w:lang w:val="en-US" w:eastAsia="en-US"/>
    </w:rPr>
  </w:style>
  <w:style w:type="paragraph" w:styleId="3">
    <w:name w:val="Body Text Indent 3"/>
    <w:basedOn w:val="a"/>
    <w:rsid w:val="00AF49BB"/>
    <w:pPr>
      <w:overflowPunct w:val="0"/>
      <w:autoSpaceDE w:val="0"/>
      <w:autoSpaceDN w:val="0"/>
      <w:adjustRightInd w:val="0"/>
      <w:spacing w:after="120" w:line="240" w:lineRule="auto"/>
      <w:ind w:left="283"/>
      <w:jc w:val="left"/>
      <w:textAlignment w:val="baseline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12">
    <w:name w:val="Абзац списка1"/>
    <w:basedOn w:val="a"/>
    <w:rsid w:val="00EF4CF8"/>
    <w:pPr>
      <w:ind w:left="720"/>
      <w:contextualSpacing/>
    </w:pPr>
  </w:style>
  <w:style w:type="character" w:customStyle="1" w:styleId="10">
    <w:name w:val="Заголовок 1 Знак"/>
    <w:link w:val="1"/>
    <w:rsid w:val="004C424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Style23">
    <w:name w:val="Style23"/>
    <w:basedOn w:val="a"/>
    <w:uiPriority w:val="99"/>
    <w:rsid w:val="00815360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83">
    <w:name w:val="Font Style83"/>
    <w:uiPriority w:val="99"/>
    <w:rsid w:val="00815360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uiPriority w:val="99"/>
    <w:rsid w:val="00815360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DD1B06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D1B06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5">
    <w:name w:val="Style65"/>
    <w:basedOn w:val="a"/>
    <w:uiPriority w:val="99"/>
    <w:rsid w:val="00DD1B06"/>
    <w:pPr>
      <w:widowControl w:val="0"/>
      <w:autoSpaceDE w:val="0"/>
      <w:autoSpaceDN w:val="0"/>
      <w:adjustRightInd w:val="0"/>
      <w:spacing w:after="0" w:line="274" w:lineRule="exact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3D6858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82">
    <w:name w:val="Font Style82"/>
    <w:uiPriority w:val="99"/>
    <w:rsid w:val="003D685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01">
    <w:name w:val="fontstyle01"/>
    <w:basedOn w:val="a0"/>
    <w:rsid w:val="009D4B16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Для штампов"/>
    <w:qFormat/>
    <w:rsid w:val="00B86E35"/>
    <w:pPr>
      <w:spacing w:after="200" w:line="276" w:lineRule="auto"/>
      <w:jc w:val="center"/>
    </w:pPr>
    <w:rPr>
      <w:rFonts w:ascii="ISOCPEUR" w:hAnsi="ISOCPEUR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C424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6574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4">
    <w:name w:val="Верхний колонтитул Знак"/>
    <w:link w:val="a3"/>
    <w:locked/>
    <w:rsid w:val="006E6574"/>
    <w:rPr>
      <w:sz w:val="22"/>
      <w:lang w:val="x-none" w:eastAsia="en-US"/>
    </w:rPr>
  </w:style>
  <w:style w:type="paragraph" w:styleId="a5">
    <w:name w:val="footer"/>
    <w:basedOn w:val="a"/>
    <w:link w:val="a6"/>
    <w:rsid w:val="006E6574"/>
    <w:pPr>
      <w:tabs>
        <w:tab w:val="center" w:pos="4677"/>
        <w:tab w:val="right" w:pos="9355"/>
      </w:tabs>
    </w:pPr>
    <w:rPr>
      <w:rFonts w:ascii="Calibri" w:hAnsi="Calibri"/>
      <w:sz w:val="22"/>
    </w:rPr>
  </w:style>
  <w:style w:type="character" w:customStyle="1" w:styleId="a6">
    <w:name w:val="Нижний колонтитул Знак"/>
    <w:link w:val="a5"/>
    <w:locked/>
    <w:rsid w:val="006E6574"/>
    <w:rPr>
      <w:sz w:val="22"/>
      <w:lang w:val="x-none" w:eastAsia="en-US"/>
    </w:rPr>
  </w:style>
  <w:style w:type="paragraph" w:styleId="a7">
    <w:name w:val="Balloon Text"/>
    <w:basedOn w:val="a"/>
    <w:link w:val="a8"/>
    <w:semiHidden/>
    <w:rsid w:val="004432B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semiHidden/>
    <w:locked/>
    <w:rsid w:val="004432B8"/>
    <w:rPr>
      <w:rFonts w:ascii="Tahoma" w:hAnsi="Tahoma"/>
      <w:sz w:val="16"/>
      <w:lang w:val="x-none" w:eastAsia="en-US"/>
    </w:rPr>
  </w:style>
  <w:style w:type="paragraph" w:customStyle="1" w:styleId="11">
    <w:name w:val="Без интервала1"/>
    <w:rsid w:val="00B86E35"/>
    <w:pPr>
      <w:jc w:val="center"/>
    </w:pPr>
    <w:rPr>
      <w:rFonts w:ascii="ISOCPEUR" w:hAnsi="ISOCPEUR"/>
      <w:sz w:val="28"/>
      <w:szCs w:val="22"/>
      <w:lang w:eastAsia="en-US"/>
    </w:rPr>
  </w:style>
  <w:style w:type="paragraph" w:customStyle="1" w:styleId="a9">
    <w:name w:val="БТИ Основной текст"/>
    <w:basedOn w:val="a"/>
    <w:link w:val="aa"/>
    <w:rsid w:val="00B115C7"/>
    <w:pPr>
      <w:spacing w:after="0"/>
      <w:ind w:left="567" w:right="482" w:firstLine="567"/>
      <w:jc w:val="both"/>
    </w:pPr>
    <w:rPr>
      <w:sz w:val="24"/>
      <w:lang w:val="en-US"/>
    </w:rPr>
  </w:style>
  <w:style w:type="character" w:styleId="ab">
    <w:name w:val="Hyperlink"/>
    <w:rsid w:val="00B86E35"/>
    <w:rPr>
      <w:rFonts w:cs="Times New Roman"/>
      <w:color w:val="0000FF"/>
      <w:u w:val="single"/>
    </w:rPr>
  </w:style>
  <w:style w:type="character" w:customStyle="1" w:styleId="aa">
    <w:name w:val="БТИ Основной текст Знак"/>
    <w:link w:val="a9"/>
    <w:locked/>
    <w:rsid w:val="00B115C7"/>
    <w:rPr>
      <w:rFonts w:ascii="ISOCPEUR" w:hAnsi="ISOCPEUR"/>
      <w:sz w:val="22"/>
      <w:lang w:val="en-US" w:eastAsia="en-US"/>
    </w:rPr>
  </w:style>
  <w:style w:type="paragraph" w:customStyle="1" w:styleId="ac">
    <w:name w:val="БТИ Основной"/>
    <w:basedOn w:val="a9"/>
    <w:link w:val="ad"/>
    <w:rsid w:val="00CD50AD"/>
    <w:rPr>
      <w:lang w:val="ru-RU"/>
    </w:rPr>
  </w:style>
  <w:style w:type="table" w:styleId="ae">
    <w:name w:val="Table Grid"/>
    <w:basedOn w:val="a1"/>
    <w:rsid w:val="00EE39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БТИ Основной Знак"/>
    <w:link w:val="ac"/>
    <w:locked/>
    <w:rsid w:val="00CD50AD"/>
    <w:rPr>
      <w:rFonts w:ascii="ISOCPEUR" w:hAnsi="ISOCPEUR" w:cs="Times New Roman"/>
      <w:sz w:val="22"/>
      <w:szCs w:val="22"/>
      <w:lang w:val="en-US" w:eastAsia="en-US"/>
    </w:rPr>
  </w:style>
  <w:style w:type="paragraph" w:styleId="3">
    <w:name w:val="Body Text Indent 3"/>
    <w:basedOn w:val="a"/>
    <w:rsid w:val="00AF49BB"/>
    <w:pPr>
      <w:overflowPunct w:val="0"/>
      <w:autoSpaceDE w:val="0"/>
      <w:autoSpaceDN w:val="0"/>
      <w:adjustRightInd w:val="0"/>
      <w:spacing w:after="120" w:line="240" w:lineRule="auto"/>
      <w:ind w:left="283"/>
      <w:jc w:val="left"/>
      <w:textAlignment w:val="baseline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12">
    <w:name w:val="Абзац списка1"/>
    <w:basedOn w:val="a"/>
    <w:rsid w:val="00EF4CF8"/>
    <w:pPr>
      <w:ind w:left="720"/>
      <w:contextualSpacing/>
    </w:pPr>
  </w:style>
  <w:style w:type="character" w:customStyle="1" w:styleId="10">
    <w:name w:val="Заголовок 1 Знак"/>
    <w:link w:val="1"/>
    <w:rsid w:val="004C424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Style23">
    <w:name w:val="Style23"/>
    <w:basedOn w:val="a"/>
    <w:uiPriority w:val="99"/>
    <w:rsid w:val="00815360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83">
    <w:name w:val="Font Style83"/>
    <w:uiPriority w:val="99"/>
    <w:rsid w:val="00815360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uiPriority w:val="99"/>
    <w:rsid w:val="00815360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7">
    <w:name w:val="Style67"/>
    <w:basedOn w:val="a"/>
    <w:uiPriority w:val="99"/>
    <w:rsid w:val="00DD1B06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D1B06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5">
    <w:name w:val="Style65"/>
    <w:basedOn w:val="a"/>
    <w:uiPriority w:val="99"/>
    <w:rsid w:val="00DD1B06"/>
    <w:pPr>
      <w:widowControl w:val="0"/>
      <w:autoSpaceDE w:val="0"/>
      <w:autoSpaceDN w:val="0"/>
      <w:adjustRightInd w:val="0"/>
      <w:spacing w:after="0" w:line="274" w:lineRule="exact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3D6858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82">
    <w:name w:val="Font Style82"/>
    <w:uiPriority w:val="99"/>
    <w:rsid w:val="003D685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01">
    <w:name w:val="fontstyle01"/>
    <w:basedOn w:val="a0"/>
    <w:rsid w:val="009D4B16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1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-&#1058;&#1072;&#1090;&#1100;&#1103;&#1085;&#1072;\1-&#1056;&#1072;&#1073;&#1086;&#1090;&#1072;\&#1055;&#1056;&#1054;&#1045;&#1050;&#1058;&#1067;\&#1055;&#1054;-013-12%20&#1047;&#1077;&#1088;&#1085;&#1086;&#1093;&#1088;&#1072;&#1085;&#1080;&#1083;&#1080;&#1097;&#1077;\1-&#1055;&#1047;&#1059;-&#1040;&#1056;-&#1055;&#1054;&#1057;\&#1058;&#1077;&#1082;&#1089;&#1090;&#1086;&#1074;&#1072;&#1103;-&#1055;&#1054;&#105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9C5B5-3773-4165-A5BC-B318C71AF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Текстовая-ПОС.dot</Template>
  <TotalTime>16</TotalTime>
  <Pages>4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Poluektova</dc:creator>
  <cp:lastModifiedBy>Шацких Екатерина</cp:lastModifiedBy>
  <cp:revision>7</cp:revision>
  <cp:lastPrinted>2023-05-02T10:51:00Z</cp:lastPrinted>
  <dcterms:created xsi:type="dcterms:W3CDTF">2024-04-01T05:42:00Z</dcterms:created>
  <dcterms:modified xsi:type="dcterms:W3CDTF">2025-04-17T07:42:00Z</dcterms:modified>
</cp:coreProperties>
</file>